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588E" w14:textId="77777777" w:rsidR="006F26D9" w:rsidRDefault="006F26D9" w:rsidP="006F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3344208B" w14:textId="77777777" w:rsidR="006F26D9" w:rsidRDefault="006F26D9" w:rsidP="006F26D9">
      <w:pPr>
        <w:pStyle w:val="NoSpacing"/>
        <w:rPr>
          <w:rFonts w:cs="Times New Roman"/>
          <w:szCs w:val="24"/>
        </w:rPr>
      </w:pPr>
    </w:p>
    <w:p w14:paraId="57A14FFB" w14:textId="77777777" w:rsidR="006F26D9" w:rsidRDefault="006F26D9" w:rsidP="006F26D9">
      <w:pPr>
        <w:pStyle w:val="NoSpacing"/>
        <w:rPr>
          <w:rFonts w:cs="Times New Roman"/>
          <w:szCs w:val="24"/>
        </w:rPr>
      </w:pPr>
    </w:p>
    <w:p w14:paraId="62864811" w14:textId="77777777" w:rsidR="006F26D9" w:rsidRDefault="006F26D9" w:rsidP="006F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5487A5FE" w14:textId="77777777" w:rsidR="006F26D9" w:rsidRDefault="006F26D9" w:rsidP="006F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72F7D7BD" w14:textId="77777777" w:rsidR="006F26D9" w:rsidRDefault="006F26D9" w:rsidP="006F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r>
        <w:t xml:space="preserve"> </w:t>
      </w:r>
      <w:hyperlink r:id="rId6" w:history="1">
        <w:r w:rsidRPr="00A93382">
          <w:rPr>
            <w:rStyle w:val="Hyperlink"/>
          </w:rPr>
          <w:t>https://inquisitionspostmortem.ac.uk/view/inquisition/25-227/229</w:t>
        </w:r>
      </w:hyperlink>
      <w:r>
        <w:t xml:space="preserve"> )</w:t>
      </w:r>
    </w:p>
    <w:p w14:paraId="291C5F07" w14:textId="77777777" w:rsidR="006F26D9" w:rsidRDefault="006F26D9" w:rsidP="006F26D9">
      <w:pPr>
        <w:pStyle w:val="NoSpacing"/>
        <w:rPr>
          <w:rFonts w:cs="Times New Roman"/>
          <w:szCs w:val="24"/>
        </w:rPr>
      </w:pPr>
    </w:p>
    <w:p w14:paraId="407662A4" w14:textId="77777777" w:rsidR="006F26D9" w:rsidRDefault="006F26D9" w:rsidP="006F26D9">
      <w:pPr>
        <w:pStyle w:val="NoSpacing"/>
        <w:rPr>
          <w:rFonts w:cs="Times New Roman"/>
          <w:szCs w:val="24"/>
        </w:rPr>
      </w:pPr>
    </w:p>
    <w:p w14:paraId="18B2F1EA" w14:textId="77777777" w:rsidR="006F26D9" w:rsidRDefault="006F26D9" w:rsidP="006F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6A5834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CA732" w14:textId="77777777" w:rsidR="006F26D9" w:rsidRDefault="006F26D9" w:rsidP="009139A6">
      <w:r>
        <w:separator/>
      </w:r>
    </w:p>
  </w:endnote>
  <w:endnote w:type="continuationSeparator" w:id="0">
    <w:p w14:paraId="7D00FA48" w14:textId="77777777" w:rsidR="006F26D9" w:rsidRDefault="006F26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11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53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7C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7C1D9" w14:textId="77777777" w:rsidR="006F26D9" w:rsidRDefault="006F26D9" w:rsidP="009139A6">
      <w:r>
        <w:separator/>
      </w:r>
    </w:p>
  </w:footnote>
  <w:footnote w:type="continuationSeparator" w:id="0">
    <w:p w14:paraId="5ACD9C2A" w14:textId="77777777" w:rsidR="006F26D9" w:rsidRDefault="006F26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B0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76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595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D9"/>
    <w:rsid w:val="000666E0"/>
    <w:rsid w:val="002510B7"/>
    <w:rsid w:val="005C130B"/>
    <w:rsid w:val="006F26D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4FE52"/>
  <w15:chartTrackingRefBased/>
  <w15:docId w15:val="{ADCFFBA9-91B2-4F42-883B-B2175672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26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22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2023-12-05T19:50:00Z</dcterms:created>
  <dcterms:modified xsi:type="dcterms:W3CDTF">2023-12-05T19:50:00Z</dcterms:modified>
</cp:coreProperties>
</file>